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Richard MARKETMAN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 (fl.1505)</w:t>
      </w:r>
    </w:p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Headcorn, Kent.</w:t>
      </w:r>
    </w:p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ab/>
        <w:t>1505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p.316)</w:t>
      </w:r>
    </w:p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76AB" w:rsidRPr="00EE171C" w:rsidRDefault="000B76AB" w:rsidP="000B76A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6AB" w:rsidRDefault="000B76AB" w:rsidP="00564E3C">
      <w:pPr>
        <w:spacing w:after="0" w:line="240" w:lineRule="auto"/>
      </w:pPr>
      <w:r>
        <w:separator/>
      </w:r>
    </w:p>
  </w:endnote>
  <w:endnote w:type="continuationSeparator" w:id="0">
    <w:p w:rsidR="000B76AB" w:rsidRDefault="000B76A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B76AB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6AB" w:rsidRDefault="000B76AB" w:rsidP="00564E3C">
      <w:pPr>
        <w:spacing w:after="0" w:line="240" w:lineRule="auto"/>
      </w:pPr>
      <w:r>
        <w:separator/>
      </w:r>
    </w:p>
  </w:footnote>
  <w:footnote w:type="continuationSeparator" w:id="0">
    <w:p w:rsidR="000B76AB" w:rsidRDefault="000B76A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6AB"/>
    <w:rsid w:val="000B76A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4987EC-ECCA-4DD9-B4A5-6A8989F96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2015-10-20T21:03:00Z</dcterms:created>
  <dcterms:modified xsi:type="dcterms:W3CDTF">2015-10-20T21:04:00Z</dcterms:modified>
</cp:coreProperties>
</file>